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3399">
    <v:background id="_x0000_s1025" o:bwmode="white" fillcolor="#f39" o:targetscreensize="800,600">
      <v:fill color2="#36f" recolor="t" angle="-135" colors="0 #f39;.25 #f63;.5 yellow;.75 #01a78f;1 #36f" method="none" focus="100%" type="gradient"/>
    </v:background>
  </w:background>
  <w:body>
    <w:p w:rsidR="00E06BD2" w:rsidRDefault="00E06BD2" w:rsidP="005946B0">
      <w:pPr>
        <w:jc w:val="center"/>
      </w:pPr>
    </w:p>
    <w:p w:rsidR="00E06BD2" w:rsidRDefault="00E06BD2" w:rsidP="005946B0">
      <w:pPr>
        <w:jc w:val="center"/>
      </w:pPr>
    </w:p>
    <w:p w:rsidR="00E06BD2" w:rsidRDefault="00E06BD2" w:rsidP="005946B0">
      <w:pPr>
        <w:jc w:val="center"/>
      </w:pPr>
    </w:p>
    <w:p w:rsidR="00E06BD2" w:rsidRDefault="00E06BD2" w:rsidP="005946B0">
      <w:pPr>
        <w:jc w:val="center"/>
      </w:pPr>
    </w:p>
    <w:p w:rsidR="00E06BD2" w:rsidRDefault="00E06BD2" w:rsidP="005946B0">
      <w:pPr>
        <w:jc w:val="center"/>
      </w:pPr>
    </w:p>
    <w:p w:rsidR="00E06BD2" w:rsidRDefault="00E06BD2" w:rsidP="005946B0">
      <w:pPr>
        <w:jc w:val="center"/>
      </w:pPr>
    </w:p>
    <w:p w:rsidR="00E06BD2" w:rsidRDefault="00E06BD2" w:rsidP="005946B0">
      <w:pPr>
        <w:jc w:val="center"/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648.75pt;height:278.25pt" fillcolor="#9400ed" strokecolor="white" strokeweight="1.5pt">
            <v:fill color2="blue" angle="-90" colors="0 #a603ab;13763f #0819fb;22938f #1a8d48;34079f yellow;47841f #ee3f17;57672f #e81766;1 #a603ab" method="none" type="gradient"/>
            <v:shadow on="t" color="silver" opacity=".5" offset="-6pt,-6pt"/>
            <v:textpath style="font-family:&quot;Arial Black&quot;;v-text-kern:t" trim="t" fitpath="t" xscale="f" string="Физический календарь &#10;знаменательных дат&#10;2011 год"/>
          </v:shape>
        </w:pict>
      </w:r>
    </w:p>
    <w:p w:rsidR="00E06BD2" w:rsidRDefault="00E06BD2"/>
    <w:p w:rsidR="00E06BD2" w:rsidRDefault="00E06BD2"/>
    <w:p w:rsidR="00E06BD2" w:rsidRDefault="00E06BD2"/>
    <w:p w:rsidR="00E06BD2" w:rsidRDefault="00E06BD2"/>
    <w:p w:rsidR="00E06BD2" w:rsidRDefault="00E06BD2"/>
    <w:p w:rsidR="00E06BD2" w:rsidRDefault="00E06BD2"/>
    <w:p w:rsidR="00E06BD2" w:rsidRDefault="00E06BD2"/>
    <w:p w:rsidR="00E06BD2" w:rsidRDefault="00E06BD2"/>
    <w:p w:rsidR="00E06BD2" w:rsidRDefault="00E06BD2"/>
    <w:p w:rsidR="00E06BD2" w:rsidRDefault="00E06BD2"/>
    <w:p w:rsidR="00E06BD2" w:rsidRDefault="00E06BD2"/>
    <w:p w:rsidR="00E06BD2" w:rsidRDefault="00E06BD2"/>
    <w:p w:rsidR="00E06BD2" w:rsidRDefault="00E06BD2"/>
    <w:p w:rsidR="00E06BD2" w:rsidRDefault="00E06BD2"/>
    <w:p w:rsidR="00E06BD2" w:rsidRDefault="00E06BD2"/>
    <w:p w:rsidR="00E06BD2" w:rsidRDefault="00E06BD2">
      <w:pPr>
        <w:rPr>
          <w:lang w:val="en-TT"/>
        </w:rPr>
      </w:pPr>
    </w:p>
    <w:p w:rsidR="00E06BD2" w:rsidRDefault="00E06BD2">
      <w:pPr>
        <w:rPr>
          <w:lang w:val="en-TT"/>
        </w:rPr>
      </w:pPr>
    </w:p>
    <w:p w:rsidR="00E06BD2" w:rsidRDefault="00E06BD2" w:rsidP="00C40F12">
      <w:pPr>
        <w:spacing w:line="360" w:lineRule="auto"/>
        <w:jc w:val="center"/>
        <w:rPr>
          <w:sz w:val="28"/>
          <w:szCs w:val="28"/>
          <w:lang w:val="en-TT"/>
        </w:rPr>
      </w:pPr>
    </w:p>
    <w:p w:rsidR="00E06BD2" w:rsidRPr="00C40F12" w:rsidRDefault="00E06BD2"/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6BD2" w:rsidTr="003546E9">
        <w:trPr>
          <w:jc w:val="center"/>
        </w:trPr>
        <w:tc>
          <w:tcPr>
            <w:tcW w:w="1955" w:type="dxa"/>
          </w:tcPr>
          <w:p w:rsidR="00E06BD2" w:rsidRPr="003546E9" w:rsidRDefault="00E06BD2" w:rsidP="003546E9">
            <w:pPr>
              <w:jc w:val="center"/>
              <w:rPr>
                <w:lang w:val="de-DE"/>
              </w:rPr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26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6BD2" w:rsidRDefault="00E06BD2" w:rsidP="003546E9">
            <w:pPr>
              <w:jc w:val="center"/>
            </w:pPr>
            <w:r>
              <w:pict>
                <v:shapetype id="_x0000_t156" coordsize="21600,21600" o:spt="156" adj="2809,10800" path="m@25@0c@26@3@27@1@28@0m@21@4c@22@5@23@6@24@4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textpathok="t" o:connecttype="custom" o:connectlocs="@35,@0;@38,10800;@37,@4;@36,10800" o:connectangles="270,180,90,0"/>
                  <v:textpath on="t" fitshape="t" xscale="t"/>
                  <v:handles>
                    <v:h position="topLeft,#0" yrange="0,4459"/>
                    <v:h position="#1,bottomRight" xrange="8640,12960"/>
                  </v:handles>
                  <o:lock v:ext="edit" text="t" shapetype="t"/>
                </v:shapetype>
                <v:shape id="_x0000_i1027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6BD2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type id="_x0000_t159" coordsize="21600,21600" o:spt="159" adj="1404,10800" path="m@37@0c@38@1@39@3@40@0@41@1@42@3@43@0m@30@4c@31@6@32@5@33@4@34@6@35@5@36@4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textpathok="t" o:connecttype="custom" o:connectlocs="@40,@0;@51,10800;@33,@4;@50,10800" o:connectangles="270,180,90,0"/>
                  <v:textpath on="t" fitshape="t" xscale="t"/>
                  <v:handles>
                    <v:h position="topLeft,#0" yrange="0,2229"/>
                    <v:h position="#1,bottomRight" xrange="8640,12960"/>
                  </v:handles>
                  <o:lock v:ext="edit" text="t" shapetype="t"/>
                </v:shapetype>
                <v:shape id="_x0000_i1028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Январ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31</w:t>
            </w: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6BD2" w:rsidRDefault="00E06BD2" w:rsidP="003546E9">
            <w:pPr>
              <w:jc w:val="center"/>
            </w:pPr>
            <w:r w:rsidRPr="00EA4982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9" type="#_x0000_t75" alt="Ландау Лев Давидович.jpg" style="width:139.5pt;height:225pt;visibility:visible">
                  <v:imagedata r:id="rId6" o:title=""/>
                </v:shape>
              </w:pic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Лев Ландау </w: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(1908-1968)</w:t>
            </w:r>
          </w:p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6BD2" w:rsidRPr="003546E9" w:rsidRDefault="00E06BD2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6BD2" w:rsidRPr="003546E9" w:rsidRDefault="00E06BD2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6BD2" w:rsidRPr="003546E9" w:rsidRDefault="00E06BD2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/>
        </w:tc>
      </w:tr>
    </w:tbl>
    <w:p w:rsidR="00E06BD2" w:rsidRDefault="00E06BD2"/>
    <w:p w:rsidR="00E06BD2" w:rsidRPr="00EA5CCD" w:rsidRDefault="00E06BD2" w:rsidP="00EA5CCD">
      <w:pPr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0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78"/>
        <w:gridCol w:w="4042"/>
        <w:gridCol w:w="1478"/>
        <w:gridCol w:w="4155"/>
      </w:tblGrid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 января</w:t>
            </w:r>
          </w:p>
        </w:tc>
        <w:tc>
          <w:tcPr>
            <w:tcW w:w="0" w:type="auto"/>
          </w:tcPr>
          <w:p w:rsidR="00E06BD2" w:rsidRPr="003546E9" w:rsidRDefault="00E06BD2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Шатьендранат Бозе (1894-1974)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января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Григорий Ландсберг (1890-1957)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 января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Рудольф Клаузиус (1822-1888)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23 января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Эрнст Аббе (1840-1905)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9 января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Лев Ландау (1908-1968)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23 января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Поль Ланжевен (1872-1946)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13 января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Вильгельм Вин (1864-1928)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25 января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Роберт Бойль (1627-1691)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января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Андре Мари Ампер (1775-1836)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25 января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Илья Пригожин (1917-2003)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января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Фридрих Пашен (1865-1947)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29 января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Даниил Бернулли (1700-1782)</w:t>
            </w:r>
          </w:p>
        </w:tc>
      </w:tr>
    </w:tbl>
    <w:p w:rsidR="00E06BD2" w:rsidRDefault="00E06BD2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6BD2" w:rsidTr="003546E9">
        <w:trPr>
          <w:jc w:val="center"/>
        </w:trPr>
        <w:tc>
          <w:tcPr>
            <w:tcW w:w="1955" w:type="dxa"/>
          </w:tcPr>
          <w:p w:rsidR="00E06BD2" w:rsidRDefault="00E06BD2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31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6BD2" w:rsidRDefault="00E06BD2" w:rsidP="003546E9">
            <w:pPr>
              <w:jc w:val="center"/>
            </w:pPr>
            <w:r>
              <w:pict>
                <v:shape id="_x0000_i1032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6BD2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33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Феврал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6BD2" w:rsidRDefault="00E06BD2" w:rsidP="003546E9">
            <w:pPr>
              <w:jc w:val="center"/>
            </w:pPr>
            <w:r w:rsidRPr="00EA4982">
              <w:rPr>
                <w:noProof/>
              </w:rPr>
              <w:pict>
                <v:shape id="Рисунок 4" o:spid="_x0000_i1034" type="#_x0000_t75" alt="Галилей Галилео.jpg" style="width:154.5pt;height:225pt;visibility:visible">
                  <v:imagedata r:id="rId7" o:title=""/>
                </v:shape>
              </w:pic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Галилео Галилей</w: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(1564-1642)</w:t>
            </w:r>
          </w:p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6BD2" w:rsidRPr="003546E9" w:rsidRDefault="00E06BD2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</w:tbl>
    <w:p w:rsidR="00E06BD2" w:rsidRDefault="00E06BD2"/>
    <w:p w:rsidR="00E06BD2" w:rsidRPr="00EA5CCD" w:rsidRDefault="00E06BD2" w:rsidP="00D84D27">
      <w:pPr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 id="_x0000_i1035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40"/>
        <w:gridCol w:w="4008"/>
        <w:gridCol w:w="1640"/>
        <w:gridCol w:w="4440"/>
      </w:tblGrid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4 февраля</w:t>
            </w: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Фридрих Хунд (1896-1997)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20 февраля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Георгий Гамов (1904-1968)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13 февраля</w:t>
            </w: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Уильям Шокли (1910-1989)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февраля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Сергей Мандельштам (1910-1990)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14 февраля</w:t>
            </w: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Петр Капица (1928)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февраля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Генрих Герц (1857-1894)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февраля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Галилео Галилей (1564-1642)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24 февраля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Петр Лебедев (1866-1912)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 февраля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Алессандро Вольта (1745-1827)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26 февраля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Бенуа Поль Клапейрон (1799-1864)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 февраля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Николай Коперник (1473-1543)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28 февраля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Рене Антуан Реомюр (1683-1757)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20 февраля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Людвиг Больцман (1844-1906)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28 февраля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Леон Купер (1930)</w:t>
            </w:r>
          </w:p>
        </w:tc>
      </w:tr>
    </w:tbl>
    <w:p w:rsidR="00E06BD2" w:rsidRDefault="00E06BD2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6BD2" w:rsidTr="003546E9">
        <w:trPr>
          <w:jc w:val="center"/>
        </w:trPr>
        <w:tc>
          <w:tcPr>
            <w:tcW w:w="1955" w:type="dxa"/>
          </w:tcPr>
          <w:p w:rsidR="00E06BD2" w:rsidRDefault="00E06BD2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36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6BD2" w:rsidRDefault="00E06BD2" w:rsidP="003546E9">
            <w:pPr>
              <w:jc w:val="center"/>
            </w:pPr>
            <w:r>
              <w:pict>
                <v:shape id="_x0000_i1037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6BD2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38" type="#_x0000_t159" style="width:204pt;height:57.7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Март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6BD2" w:rsidRDefault="00E06BD2" w:rsidP="003546E9">
            <w:pPr>
              <w:jc w:val="center"/>
            </w:pPr>
            <w:r w:rsidRPr="00EA4982">
              <w:rPr>
                <w:noProof/>
              </w:rPr>
              <w:pict>
                <v:shape id="Рисунок 5" o:spid="_x0000_i1039" type="#_x0000_t75" alt="Эйнштейн Альберт.jpg" style="width:150.75pt;height:225pt;visibility:visible">
                  <v:imagedata r:id="rId8" o:title=""/>
                </v:shape>
              </w:pic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Альберт Эйнштейн</w: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(1879-1955)</w:t>
            </w:r>
          </w:p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6BD2" w:rsidRPr="003546E9" w:rsidRDefault="00E06BD2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</w:tbl>
    <w:p w:rsidR="00E06BD2" w:rsidRDefault="00E06BD2" w:rsidP="00D84D27"/>
    <w:p w:rsidR="00E06BD2" w:rsidRPr="00EA5CCD" w:rsidRDefault="00E06BD2" w:rsidP="00D84D27">
      <w:pPr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 id="_x0000_i1040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30"/>
        <w:gridCol w:w="4001"/>
        <w:gridCol w:w="1330"/>
        <w:gridCol w:w="4938"/>
      </w:tblGrid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7 марта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Антуан Беккерель (1788-1878)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марта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Роберт Милликен (1868-1953)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12 марта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Густав Кирхгоф (1824-1887)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23 марта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Пьер Симон Лаплас (1749-1827)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14 марта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Альберт Эйнштейн (1879-1955)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24 марта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Сергей Вавилов (1891-1951)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марта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Жорес Алферов (1930)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27 марта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Вильгельм Конрад Рентген (1845-1923)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марта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Иоганн Лошмидт (1821-1895)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16 марта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 xml:space="preserve"> Георг Симон Ом (1787-1854)</w:t>
            </w: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16 марта</w:t>
            </w: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Александр Попов (1859-1906)</w:t>
            </w: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</w:tbl>
    <w:p w:rsidR="00E06BD2" w:rsidRDefault="00E06BD2" w:rsidP="00D84D27"/>
    <w:p w:rsidR="00E06BD2" w:rsidRDefault="00E06BD2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6BD2" w:rsidTr="003546E9">
        <w:trPr>
          <w:jc w:val="center"/>
        </w:trPr>
        <w:tc>
          <w:tcPr>
            <w:tcW w:w="1955" w:type="dxa"/>
          </w:tcPr>
          <w:p w:rsidR="00E06BD2" w:rsidRDefault="00E06BD2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41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6BD2" w:rsidRDefault="00E06BD2" w:rsidP="003546E9">
            <w:pPr>
              <w:jc w:val="center"/>
            </w:pPr>
            <w:r>
              <w:pict>
                <v:shape id="_x0000_i1042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6BD2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43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Апрел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6BD2" w:rsidRDefault="00E06BD2" w:rsidP="003546E9">
            <w:pPr>
              <w:jc w:val="center"/>
            </w:pPr>
            <w:r w:rsidRPr="00EA4982">
              <w:rPr>
                <w:noProof/>
              </w:rPr>
              <w:pict>
                <v:shape id="Рисунок 6" o:spid="_x0000_i1044" type="#_x0000_t75" alt="Планк Макс.jpg" style="width:143.25pt;height:225pt;visibility:visible">
                  <v:imagedata r:id="rId9" o:title=""/>
                </v:shape>
              </w:pic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Макс Планк</w: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(1858-1947)</w:t>
            </w:r>
          </w:p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</w:tbl>
    <w:p w:rsidR="00E06BD2" w:rsidRDefault="00E06BD2" w:rsidP="00D84D27"/>
    <w:p w:rsidR="00E06BD2" w:rsidRPr="00EA5CCD" w:rsidRDefault="00E06BD2" w:rsidP="00D84D27">
      <w:pPr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 id="_x0000_i1045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56"/>
        <w:gridCol w:w="3953"/>
        <w:gridCol w:w="1456"/>
        <w:gridCol w:w="4349"/>
      </w:tblGrid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9 апреля</w:t>
            </w: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Томас Зеебек (1770-1831)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апреля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Леонид Мандельштам (1879-1944)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12 апреля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День космонавтики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23 апреля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Макс Планк (1858-1947)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14 апреля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Христиан Гюйгенс (1629-1695)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24 апреля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Хендрик Крамерс (1894-1952)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апреля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Йоханнес Штарк (1874-1957)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25 апреля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Вольфганг Паули (1900-1958)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17 апреля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Уильям Крукс (1832-1919)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29 апреля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Анри Пуанкаре (1854-1912)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21 апреля</w:t>
            </w:r>
          </w:p>
        </w:tc>
        <w:tc>
          <w:tcPr>
            <w:tcW w:w="0" w:type="auto"/>
          </w:tcPr>
          <w:p w:rsidR="00E06BD2" w:rsidRPr="003546E9" w:rsidRDefault="00E06BD2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Жан-Батист Био (1774-1862)</w:t>
            </w: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</w:tbl>
    <w:p w:rsidR="00E06BD2" w:rsidRDefault="00E06BD2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6BD2" w:rsidTr="003546E9">
        <w:trPr>
          <w:jc w:val="center"/>
        </w:trPr>
        <w:tc>
          <w:tcPr>
            <w:tcW w:w="1955" w:type="dxa"/>
          </w:tcPr>
          <w:p w:rsidR="00E06BD2" w:rsidRDefault="00E06BD2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46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6BD2" w:rsidRDefault="00E06BD2" w:rsidP="003546E9">
            <w:pPr>
              <w:jc w:val="center"/>
            </w:pPr>
            <w:r>
              <w:pict>
                <v:shape id="_x0000_i1047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6BD2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48" type="#_x0000_t159" style="width:185.25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Май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6BD2" w:rsidRPr="003546E9" w:rsidRDefault="00E06BD2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6BD2" w:rsidRDefault="00E06BD2" w:rsidP="003546E9">
            <w:pPr>
              <w:jc w:val="center"/>
            </w:pPr>
            <w:r w:rsidRPr="00EA4982">
              <w:rPr>
                <w:noProof/>
              </w:rPr>
              <w:pict>
                <v:shape id="Рисунок 7" o:spid="_x0000_i1049" type="#_x0000_t75" alt="Томсон Джозеф Джон.jpg" style="width:142.5pt;height:225pt;visibility:visible">
                  <v:imagedata r:id="rId10" o:title=""/>
                </v:shape>
              </w:pic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  <w:lang w:val="en-TT"/>
              </w:rPr>
            </w:pPr>
            <w:r w:rsidRPr="003546E9">
              <w:rPr>
                <w:b/>
                <w:sz w:val="28"/>
                <w:szCs w:val="28"/>
              </w:rPr>
              <w:t xml:space="preserve">Джордж  Томсон </w: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(1892 -1975)</w:t>
            </w:r>
          </w:p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31</w:t>
            </w: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6BD2" w:rsidRPr="003546E9" w:rsidRDefault="00E06BD2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</w:tbl>
    <w:p w:rsidR="00E06BD2" w:rsidRDefault="00E06BD2" w:rsidP="00D84D27"/>
    <w:p w:rsidR="00E06BD2" w:rsidRPr="00EA5CCD" w:rsidRDefault="00E06BD2" w:rsidP="00D84D27">
      <w:pPr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 id="_x0000_i1050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9"/>
        <w:gridCol w:w="3799"/>
        <w:gridCol w:w="1049"/>
        <w:gridCol w:w="3863"/>
      </w:tblGrid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 мая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Иоганн Бальмер (1825-1898)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мая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Пьер Кюри (1859 -1906)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3 мая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Джордж  Томсон (1892 -1975)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17 мая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Одд Хассель (1897-1981)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7 мая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День радио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мая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Лачинов Дмитрий (1842-1902)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8 мая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Антуан Лавуазье (1743-1794)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27 мая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Джон Кокрофт (1897-1967)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800C45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</w:tbl>
    <w:p w:rsidR="00E06BD2" w:rsidRDefault="00E06BD2" w:rsidP="00D84D27"/>
    <w:p w:rsidR="00E06BD2" w:rsidRDefault="00E06BD2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6BD2" w:rsidTr="003546E9">
        <w:trPr>
          <w:jc w:val="center"/>
        </w:trPr>
        <w:tc>
          <w:tcPr>
            <w:tcW w:w="1955" w:type="dxa"/>
          </w:tcPr>
          <w:p w:rsidR="00E06BD2" w:rsidRDefault="00E06BD2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51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6BD2" w:rsidRDefault="00E06BD2" w:rsidP="003546E9">
            <w:pPr>
              <w:jc w:val="center"/>
            </w:pPr>
            <w:r>
              <w:pict>
                <v:shape id="_x0000_i1052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6BD2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53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Июн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6BD2" w:rsidRDefault="00E06BD2" w:rsidP="003546E9">
            <w:pPr>
              <w:jc w:val="center"/>
            </w:pPr>
            <w:r w:rsidRPr="00EA4982">
              <w:rPr>
                <w:noProof/>
              </w:rPr>
              <w:pict>
                <v:shape id="Рисунок 8" o:spid="_x0000_i1054" type="#_x0000_t75" alt="Максвелл Джеймс Клерк.jpg" style="width:158.25pt;height:225pt;visibility:visible">
                  <v:imagedata r:id="rId11" o:title=""/>
                </v:shape>
              </w:pic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Джеймс Максвелл</w: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(1831-1879)</w:t>
            </w:r>
          </w:p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6BD2" w:rsidRPr="003546E9" w:rsidRDefault="00E06BD2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</w:tbl>
    <w:p w:rsidR="00E06BD2" w:rsidRDefault="00E06BD2" w:rsidP="00353995"/>
    <w:p w:rsidR="00E06BD2" w:rsidRPr="00EA5CCD" w:rsidRDefault="00E06BD2" w:rsidP="00353995">
      <w:pPr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 id="_x0000_i1055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1"/>
        <w:gridCol w:w="3969"/>
        <w:gridCol w:w="1701"/>
        <w:gridCol w:w="3969"/>
      </w:tblGrid>
      <w:tr w:rsidR="00E06BD2" w:rsidTr="003546E9">
        <w:trPr>
          <w:jc w:val="center"/>
        </w:trPr>
        <w:tc>
          <w:tcPr>
            <w:tcW w:w="1701" w:type="dxa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 июня</w:t>
            </w:r>
          </w:p>
        </w:tc>
        <w:tc>
          <w:tcPr>
            <w:tcW w:w="3969" w:type="dxa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Никола Карно (1796-1832)</w:t>
            </w:r>
          </w:p>
        </w:tc>
        <w:tc>
          <w:tcPr>
            <w:tcW w:w="1701" w:type="dxa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17 июня</w:t>
            </w:r>
          </w:p>
        </w:tc>
        <w:tc>
          <w:tcPr>
            <w:tcW w:w="3969" w:type="dxa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Игорь Соколов (1907-1996)</w:t>
            </w:r>
          </w:p>
        </w:tc>
      </w:tr>
      <w:tr w:rsidR="00E06BD2" w:rsidTr="003546E9">
        <w:trPr>
          <w:jc w:val="center"/>
        </w:trPr>
        <w:tc>
          <w:tcPr>
            <w:tcW w:w="1701" w:type="dxa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12 июня</w:t>
            </w:r>
          </w:p>
        </w:tc>
        <w:tc>
          <w:tcPr>
            <w:tcW w:w="3969" w:type="dxa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Владимир Магницкий (1915)</w:t>
            </w:r>
          </w:p>
        </w:tc>
        <w:tc>
          <w:tcPr>
            <w:tcW w:w="1701" w:type="dxa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 июня</w:t>
            </w:r>
          </w:p>
        </w:tc>
        <w:tc>
          <w:tcPr>
            <w:tcW w:w="3969" w:type="dxa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Блез Паскаль (1623-1662)</w:t>
            </w:r>
          </w:p>
        </w:tc>
      </w:tr>
      <w:tr w:rsidR="00E06BD2" w:rsidTr="003546E9">
        <w:trPr>
          <w:jc w:val="center"/>
        </w:trPr>
        <w:tc>
          <w:tcPr>
            <w:tcW w:w="1701" w:type="dxa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13 июня</w:t>
            </w:r>
          </w:p>
        </w:tc>
        <w:tc>
          <w:tcPr>
            <w:tcW w:w="3969" w:type="dxa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Джеймс Максвелл (1831-1879)</w:t>
            </w:r>
          </w:p>
        </w:tc>
        <w:tc>
          <w:tcPr>
            <w:tcW w:w="1701" w:type="dxa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21 июня</w:t>
            </w:r>
          </w:p>
        </w:tc>
        <w:tc>
          <w:tcPr>
            <w:tcW w:w="3969" w:type="dxa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Йоханнес Штарк (1874-1957)</w:t>
            </w:r>
          </w:p>
        </w:tc>
      </w:tr>
      <w:tr w:rsidR="00E06BD2" w:rsidTr="003546E9">
        <w:trPr>
          <w:jc w:val="center"/>
        </w:trPr>
        <w:tc>
          <w:tcPr>
            <w:tcW w:w="1701" w:type="dxa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13 июня</w:t>
            </w:r>
          </w:p>
        </w:tc>
        <w:tc>
          <w:tcPr>
            <w:tcW w:w="3969" w:type="dxa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Томас Юнг (1773-1829)</w:t>
            </w:r>
          </w:p>
        </w:tc>
        <w:tc>
          <w:tcPr>
            <w:tcW w:w="1701" w:type="dxa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1701" w:type="dxa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14 июня</w:t>
            </w:r>
          </w:p>
        </w:tc>
        <w:tc>
          <w:tcPr>
            <w:tcW w:w="3969" w:type="dxa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Шарль Кулон (1736-1806)</w:t>
            </w:r>
          </w:p>
        </w:tc>
        <w:tc>
          <w:tcPr>
            <w:tcW w:w="1701" w:type="dxa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1701" w:type="dxa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1701" w:type="dxa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</w:tbl>
    <w:p w:rsidR="00E06BD2" w:rsidRDefault="00E06BD2" w:rsidP="00353995"/>
    <w:p w:rsidR="00E06BD2" w:rsidRDefault="00E06BD2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6BD2" w:rsidTr="003546E9">
        <w:trPr>
          <w:jc w:val="center"/>
        </w:trPr>
        <w:tc>
          <w:tcPr>
            <w:tcW w:w="1955" w:type="dxa"/>
          </w:tcPr>
          <w:p w:rsidR="00E06BD2" w:rsidRDefault="00E06BD2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56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6BD2" w:rsidRDefault="00E06BD2" w:rsidP="003546E9">
            <w:pPr>
              <w:jc w:val="center"/>
            </w:pPr>
            <w:r>
              <w:pict>
                <v:shape id="_x0000_i1057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6BD2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58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Июл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6BD2" w:rsidRDefault="00E06BD2" w:rsidP="003546E9">
            <w:pPr>
              <w:jc w:val="center"/>
            </w:pPr>
            <w:r w:rsidRPr="00EA4982">
              <w:rPr>
                <w:noProof/>
              </w:rPr>
              <w:pict>
                <v:shape id="Рисунок 10" o:spid="_x0000_i1059" type="#_x0000_t75" alt="Столетов Александр Григорьевич.jpg" style="width:143.25pt;height:225pt;visibility:visible">
                  <v:imagedata r:id="rId12" o:title=""/>
                </v:shape>
              </w:pic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</w:rPr>
            </w:pPr>
            <w:r w:rsidRPr="003546E9">
              <w:rPr>
                <w:b/>
                <w:sz w:val="28"/>
              </w:rPr>
              <w:t xml:space="preserve">Столетов Александр </w: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</w:rPr>
              <w:t>(1839-</w:t>
            </w:r>
            <w:r w:rsidRPr="003546E9">
              <w:rPr>
                <w:b/>
              </w:rPr>
              <w:t xml:space="preserve"> </w:t>
            </w:r>
            <w:r w:rsidRPr="003546E9">
              <w:rPr>
                <w:b/>
                <w:sz w:val="28"/>
              </w:rPr>
              <w:t>1896)</w:t>
            </w:r>
          </w:p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</w:tbl>
    <w:p w:rsidR="00E06BD2" w:rsidRDefault="00E06BD2" w:rsidP="00353995"/>
    <w:p w:rsidR="00E06BD2" w:rsidRPr="00EA5CCD" w:rsidRDefault="00E06BD2" w:rsidP="00353995">
      <w:pPr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 id="_x0000_i1060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50"/>
        <w:gridCol w:w="3835"/>
        <w:gridCol w:w="1255"/>
        <w:gridCol w:w="4283"/>
      </w:tblGrid>
      <w:tr w:rsidR="00E06BD2" w:rsidTr="003546E9">
        <w:trPr>
          <w:jc w:val="center"/>
        </w:trPr>
        <w:tc>
          <w:tcPr>
            <w:tcW w:w="0" w:type="auto"/>
          </w:tcPr>
          <w:p w:rsidR="00E06BD2" w:rsidRPr="00EA5CCD" w:rsidRDefault="00E06BD2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июля</w:t>
            </w:r>
          </w:p>
        </w:tc>
        <w:tc>
          <w:tcPr>
            <w:tcW w:w="0" w:type="auto"/>
          </w:tcPr>
          <w:p w:rsidR="00E06BD2" w:rsidRPr="00EA5CCD" w:rsidRDefault="00E06BD2" w:rsidP="009563A4">
            <w:pPr>
              <w:rPr>
                <w:sz w:val="28"/>
                <w:szCs w:val="28"/>
              </w:rPr>
            </w:pPr>
            <w:r w:rsidRPr="007069DA">
              <w:rPr>
                <w:sz w:val="28"/>
                <w:szCs w:val="28"/>
              </w:rPr>
              <w:t>Уильям Б</w:t>
            </w:r>
            <w:r>
              <w:rPr>
                <w:sz w:val="28"/>
                <w:szCs w:val="28"/>
              </w:rPr>
              <w:t>рэг (</w:t>
            </w:r>
            <w:r w:rsidRPr="007069DA">
              <w:rPr>
                <w:sz w:val="28"/>
                <w:szCs w:val="28"/>
              </w:rPr>
              <w:t>1862 - 1942)</w:t>
            </w:r>
          </w:p>
        </w:tc>
        <w:tc>
          <w:tcPr>
            <w:tcW w:w="0" w:type="auto"/>
          </w:tcPr>
          <w:p w:rsidR="00E06BD2" w:rsidRPr="00EA5CCD" w:rsidRDefault="00E06BD2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 июля</w:t>
            </w:r>
          </w:p>
        </w:tc>
        <w:tc>
          <w:tcPr>
            <w:tcW w:w="0" w:type="auto"/>
          </w:tcPr>
          <w:p w:rsidR="00E06BD2" w:rsidRPr="00EA5CCD" w:rsidRDefault="00E06BD2" w:rsidP="009563A4">
            <w:pPr>
              <w:rPr>
                <w:sz w:val="28"/>
                <w:szCs w:val="28"/>
              </w:rPr>
            </w:pPr>
            <w:r w:rsidRPr="007069DA">
              <w:rPr>
                <w:sz w:val="28"/>
                <w:szCs w:val="28"/>
              </w:rPr>
              <w:t xml:space="preserve">Василий </w:t>
            </w:r>
            <w:r>
              <w:rPr>
                <w:sz w:val="28"/>
                <w:szCs w:val="28"/>
              </w:rPr>
              <w:t>Петров</w:t>
            </w:r>
            <w:r w:rsidRPr="007069DA">
              <w:rPr>
                <w:sz w:val="28"/>
                <w:szCs w:val="28"/>
              </w:rPr>
              <w:t xml:space="preserve"> (1761 - 1834)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Default="00E06BD2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 июля</w:t>
            </w:r>
          </w:p>
        </w:tc>
        <w:tc>
          <w:tcPr>
            <w:tcW w:w="0" w:type="auto"/>
          </w:tcPr>
          <w:p w:rsidR="00E06BD2" w:rsidRPr="007069DA" w:rsidRDefault="00E06BD2" w:rsidP="009563A4">
            <w:pPr>
              <w:rPr>
                <w:sz w:val="28"/>
                <w:szCs w:val="28"/>
              </w:rPr>
            </w:pPr>
            <w:r w:rsidRPr="00B83F06">
              <w:rPr>
                <w:sz w:val="28"/>
                <w:szCs w:val="28"/>
              </w:rPr>
              <w:t>Петр Капица</w:t>
            </w:r>
            <w:r>
              <w:rPr>
                <w:sz w:val="28"/>
                <w:szCs w:val="28"/>
              </w:rPr>
              <w:t xml:space="preserve"> (</w:t>
            </w:r>
            <w:r w:rsidRPr="00B83F06">
              <w:rPr>
                <w:sz w:val="28"/>
                <w:szCs w:val="28"/>
              </w:rPr>
              <w:t>1894</w:t>
            </w:r>
            <w:r>
              <w:rPr>
                <w:sz w:val="28"/>
                <w:szCs w:val="28"/>
              </w:rPr>
              <w:t>-</w:t>
            </w:r>
            <w:r>
              <w:t xml:space="preserve"> </w:t>
            </w:r>
            <w:r w:rsidRPr="00B83F06">
              <w:rPr>
                <w:sz w:val="28"/>
                <w:szCs w:val="28"/>
              </w:rPr>
              <w:t>1984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E06BD2" w:rsidRPr="007069DA" w:rsidRDefault="00E06BD2" w:rsidP="009563A4">
            <w:pPr>
              <w:rPr>
                <w:b/>
                <w:sz w:val="28"/>
                <w:szCs w:val="28"/>
                <w:lang w:val="en-US"/>
              </w:rPr>
            </w:pPr>
            <w:r w:rsidRPr="007069DA">
              <w:rPr>
                <w:b/>
                <w:sz w:val="28"/>
                <w:szCs w:val="28"/>
                <w:lang w:val="en-US"/>
              </w:rPr>
              <w:t>23 июня</w:t>
            </w:r>
          </w:p>
        </w:tc>
        <w:tc>
          <w:tcPr>
            <w:tcW w:w="0" w:type="auto"/>
          </w:tcPr>
          <w:p w:rsidR="00E06BD2" w:rsidRPr="007069DA" w:rsidRDefault="00E06BD2" w:rsidP="009563A4">
            <w:pPr>
              <w:rPr>
                <w:sz w:val="28"/>
                <w:szCs w:val="28"/>
              </w:rPr>
            </w:pPr>
            <w:r w:rsidRPr="0086428B">
              <w:rPr>
                <w:sz w:val="28"/>
                <w:szCs w:val="28"/>
                <w:lang w:val="en-US"/>
              </w:rPr>
              <w:t>Борис Константинов</w:t>
            </w:r>
            <w:r w:rsidRPr="0086428B">
              <w:rPr>
                <w:sz w:val="28"/>
                <w:szCs w:val="28"/>
              </w:rPr>
              <w:t xml:space="preserve"> (1910</w:t>
            </w:r>
            <w:r>
              <w:rPr>
                <w:sz w:val="28"/>
                <w:szCs w:val="28"/>
              </w:rPr>
              <w:t xml:space="preserve"> </w:t>
            </w:r>
            <w:r w:rsidRPr="0086428B">
              <w:rPr>
                <w:sz w:val="28"/>
                <w:szCs w:val="28"/>
              </w:rPr>
              <w:t>-</w:t>
            </w:r>
            <w:r w:rsidRPr="0086428B">
              <w:t xml:space="preserve"> </w:t>
            </w:r>
            <w:r w:rsidRPr="0086428B">
              <w:rPr>
                <w:sz w:val="28"/>
                <w:szCs w:val="28"/>
              </w:rPr>
              <w:t>1969)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0441D4" w:rsidRDefault="00E06BD2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10 </w:t>
            </w:r>
            <w:r>
              <w:rPr>
                <w:b/>
                <w:sz w:val="28"/>
                <w:szCs w:val="28"/>
              </w:rPr>
              <w:t>июля</w:t>
            </w:r>
          </w:p>
        </w:tc>
        <w:tc>
          <w:tcPr>
            <w:tcW w:w="0" w:type="auto"/>
          </w:tcPr>
          <w:p w:rsidR="00E06BD2" w:rsidRPr="00B83F06" w:rsidRDefault="00E06BD2" w:rsidP="009563A4">
            <w:pPr>
              <w:rPr>
                <w:sz w:val="28"/>
                <w:szCs w:val="28"/>
              </w:rPr>
            </w:pPr>
            <w:r w:rsidRPr="00D8668C">
              <w:rPr>
                <w:sz w:val="28"/>
              </w:rPr>
              <w:t>Тесла Никола</w:t>
            </w:r>
            <w:r>
              <w:rPr>
                <w:sz w:val="28"/>
                <w:szCs w:val="28"/>
              </w:rPr>
              <w:t xml:space="preserve">  (</w:t>
            </w:r>
            <w:r w:rsidRPr="000441D4">
              <w:rPr>
                <w:sz w:val="28"/>
                <w:szCs w:val="28"/>
              </w:rPr>
              <w:t>1856</w:t>
            </w:r>
            <w:r>
              <w:rPr>
                <w:sz w:val="28"/>
                <w:szCs w:val="28"/>
              </w:rPr>
              <w:t>-</w:t>
            </w:r>
            <w:r>
              <w:t xml:space="preserve"> </w:t>
            </w:r>
            <w:r w:rsidRPr="000441D4">
              <w:rPr>
                <w:sz w:val="28"/>
                <w:szCs w:val="28"/>
              </w:rPr>
              <w:t>1943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E06BD2" w:rsidRPr="000441D4" w:rsidRDefault="00E06BD2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 июня</w:t>
            </w:r>
          </w:p>
        </w:tc>
        <w:tc>
          <w:tcPr>
            <w:tcW w:w="0" w:type="auto"/>
          </w:tcPr>
          <w:p w:rsidR="00E06BD2" w:rsidRPr="000441D4" w:rsidRDefault="00E06BD2" w:rsidP="009563A4">
            <w:pPr>
              <w:rPr>
                <w:sz w:val="28"/>
              </w:rPr>
            </w:pPr>
            <w:r w:rsidRPr="0086428B">
              <w:rPr>
                <w:sz w:val="28"/>
                <w:szCs w:val="28"/>
                <w:lang w:val="en-US"/>
              </w:rPr>
              <w:t>Сергей Вернов</w:t>
            </w:r>
            <w:r>
              <w:rPr>
                <w:sz w:val="28"/>
                <w:szCs w:val="28"/>
              </w:rPr>
              <w:t xml:space="preserve"> (1910-</w:t>
            </w:r>
            <w:r>
              <w:t xml:space="preserve"> </w:t>
            </w:r>
            <w:r w:rsidRPr="0086428B">
              <w:rPr>
                <w:sz w:val="28"/>
                <w:szCs w:val="28"/>
              </w:rPr>
              <w:t>1982</w:t>
            </w:r>
            <w:r>
              <w:rPr>
                <w:sz w:val="28"/>
                <w:szCs w:val="28"/>
              </w:rPr>
              <w:t>)</w:t>
            </w:r>
            <w:r>
              <w:rPr>
                <w:sz w:val="28"/>
              </w:rPr>
              <w:t xml:space="preserve"> 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EA5CCD" w:rsidRDefault="00E06BD2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 июля</w:t>
            </w:r>
          </w:p>
        </w:tc>
        <w:tc>
          <w:tcPr>
            <w:tcW w:w="0" w:type="auto"/>
          </w:tcPr>
          <w:p w:rsidR="00E06BD2" w:rsidRPr="007069DA" w:rsidRDefault="00E06BD2" w:rsidP="009563A4">
            <w:pPr>
              <w:rPr>
                <w:sz w:val="28"/>
                <w:szCs w:val="28"/>
                <w:lang w:val="en-US"/>
              </w:rPr>
            </w:pPr>
            <w:r w:rsidRPr="007069DA">
              <w:rPr>
                <w:sz w:val="28"/>
                <w:szCs w:val="28"/>
              </w:rPr>
              <w:t>Роберт</w:t>
            </w:r>
            <w:r w:rsidRPr="007069DA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Гук</w:t>
            </w:r>
            <w:r w:rsidRPr="007069DA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 xml:space="preserve">1635 - </w:t>
            </w:r>
            <w:r w:rsidRPr="007069DA">
              <w:rPr>
                <w:sz w:val="28"/>
                <w:szCs w:val="28"/>
                <w:lang w:val="en-US"/>
              </w:rPr>
              <w:t>1703)</w:t>
            </w:r>
          </w:p>
        </w:tc>
        <w:tc>
          <w:tcPr>
            <w:tcW w:w="0" w:type="auto"/>
          </w:tcPr>
          <w:p w:rsidR="00E06BD2" w:rsidRPr="0086428B" w:rsidRDefault="00E06BD2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 июня</w:t>
            </w:r>
          </w:p>
        </w:tc>
        <w:tc>
          <w:tcPr>
            <w:tcW w:w="0" w:type="auto"/>
          </w:tcPr>
          <w:p w:rsidR="00E06BD2" w:rsidRPr="0086428B" w:rsidRDefault="00E06BD2" w:rsidP="009563A4">
            <w:pPr>
              <w:rPr>
                <w:sz w:val="28"/>
                <w:szCs w:val="28"/>
              </w:rPr>
            </w:pPr>
            <w:r w:rsidRPr="00D8668C">
              <w:rPr>
                <w:sz w:val="28"/>
              </w:rPr>
              <w:t>Александр</w:t>
            </w:r>
            <w:r>
              <w:rPr>
                <w:sz w:val="28"/>
              </w:rPr>
              <w:t xml:space="preserve"> </w:t>
            </w:r>
            <w:r w:rsidRPr="00D8668C">
              <w:rPr>
                <w:sz w:val="28"/>
              </w:rPr>
              <w:t>Столетов</w:t>
            </w:r>
            <w:r>
              <w:rPr>
                <w:sz w:val="28"/>
              </w:rPr>
              <w:t xml:space="preserve"> (</w:t>
            </w:r>
            <w:r w:rsidRPr="000441D4">
              <w:rPr>
                <w:sz w:val="28"/>
              </w:rPr>
              <w:t>1839</w:t>
            </w:r>
            <w:r>
              <w:rPr>
                <w:sz w:val="28"/>
              </w:rPr>
              <w:t>-</w:t>
            </w:r>
            <w:r>
              <w:t xml:space="preserve"> </w:t>
            </w:r>
            <w:r w:rsidRPr="000441D4">
              <w:rPr>
                <w:sz w:val="28"/>
              </w:rPr>
              <w:t>1896</w:t>
            </w:r>
            <w:r>
              <w:rPr>
                <w:sz w:val="28"/>
              </w:rPr>
              <w:t>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7069DA" w:rsidRDefault="00E06BD2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 июля</w:t>
            </w:r>
          </w:p>
        </w:tc>
        <w:tc>
          <w:tcPr>
            <w:tcW w:w="0" w:type="auto"/>
          </w:tcPr>
          <w:p w:rsidR="00E06BD2" w:rsidRPr="007069DA" w:rsidRDefault="00E06BD2" w:rsidP="009563A4">
            <w:pPr>
              <w:rPr>
                <w:sz w:val="28"/>
                <w:szCs w:val="28"/>
              </w:rPr>
            </w:pPr>
            <w:r w:rsidRPr="007069DA">
              <w:rPr>
                <w:sz w:val="28"/>
                <w:szCs w:val="28"/>
                <w:lang w:val="en-US"/>
              </w:rPr>
              <w:t>Хендрик</w:t>
            </w:r>
            <w:r>
              <w:rPr>
                <w:sz w:val="28"/>
                <w:szCs w:val="28"/>
              </w:rPr>
              <w:t xml:space="preserve"> Лоренц (</w:t>
            </w:r>
            <w:r w:rsidRPr="007069DA">
              <w:rPr>
                <w:sz w:val="28"/>
                <w:szCs w:val="28"/>
              </w:rPr>
              <w:t>1853 - 1928)</w:t>
            </w:r>
          </w:p>
        </w:tc>
        <w:tc>
          <w:tcPr>
            <w:tcW w:w="0" w:type="auto"/>
          </w:tcPr>
          <w:p w:rsidR="00E06BD2" w:rsidRPr="003546E9" w:rsidRDefault="00E06BD2" w:rsidP="009563A4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9563A4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EA5CCD" w:rsidRDefault="00E06BD2" w:rsidP="009563A4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EA5CCD" w:rsidRDefault="00E06BD2" w:rsidP="009563A4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EA5CCD" w:rsidRDefault="00E06BD2" w:rsidP="009563A4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EA5CCD" w:rsidRDefault="00E06BD2" w:rsidP="009563A4">
            <w:pPr>
              <w:rPr>
                <w:sz w:val="28"/>
                <w:szCs w:val="28"/>
              </w:rPr>
            </w:pPr>
          </w:p>
        </w:tc>
      </w:tr>
    </w:tbl>
    <w:p w:rsidR="00E06BD2" w:rsidRDefault="00E06BD2" w:rsidP="00353995"/>
    <w:p w:rsidR="00E06BD2" w:rsidRDefault="00E06BD2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6BD2" w:rsidTr="003546E9">
        <w:trPr>
          <w:jc w:val="center"/>
        </w:trPr>
        <w:tc>
          <w:tcPr>
            <w:tcW w:w="1955" w:type="dxa"/>
          </w:tcPr>
          <w:p w:rsidR="00E06BD2" w:rsidRDefault="00E06BD2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61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6BD2" w:rsidRDefault="00E06BD2" w:rsidP="003546E9">
            <w:pPr>
              <w:jc w:val="center"/>
            </w:pPr>
            <w:r>
              <w:pict>
                <v:shape id="_x0000_i1062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6BD2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63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Август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6BD2" w:rsidRDefault="00E06BD2" w:rsidP="003546E9">
            <w:pPr>
              <w:jc w:val="center"/>
            </w:pPr>
            <w:r w:rsidRPr="00EA4982">
              <w:rPr>
                <w:noProof/>
              </w:rPr>
              <w:pict>
                <v:shape id="Рисунок 0" o:spid="_x0000_i1064" type="#_x0000_t75" alt="1.JPG" style="width:136.5pt;height:198.75pt;visibility:visible">
                  <v:imagedata r:id="rId13" o:title=""/>
                </v:shape>
              </w:pic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Эрнест Резерфорд </w: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(1871-1937)</w:t>
            </w:r>
          </w:p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</w:tbl>
    <w:p w:rsidR="00E06BD2" w:rsidRDefault="00E06BD2" w:rsidP="00353995"/>
    <w:p w:rsidR="00E06BD2" w:rsidRPr="00EA5CCD" w:rsidRDefault="00E06BD2" w:rsidP="00353995">
      <w:pPr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 id="_x0000_i1065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7"/>
        <w:gridCol w:w="3881"/>
        <w:gridCol w:w="1527"/>
        <w:gridCol w:w="4047"/>
      </w:tblGrid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255E2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12 августа</w:t>
            </w:r>
          </w:p>
        </w:tc>
        <w:tc>
          <w:tcPr>
            <w:tcW w:w="0" w:type="auto"/>
          </w:tcPr>
          <w:p w:rsidR="00E06BD2" w:rsidRPr="003546E9" w:rsidRDefault="00E06BD2" w:rsidP="00255E2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Эрвин Шрёдингер (1887-1961)</w:t>
            </w:r>
          </w:p>
        </w:tc>
        <w:tc>
          <w:tcPr>
            <w:tcW w:w="0" w:type="auto"/>
          </w:tcPr>
          <w:p w:rsidR="00E06BD2" w:rsidRPr="003546E9" w:rsidRDefault="00E06BD2" w:rsidP="001533A9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21 августа</w:t>
            </w:r>
          </w:p>
        </w:tc>
        <w:tc>
          <w:tcPr>
            <w:tcW w:w="0" w:type="auto"/>
          </w:tcPr>
          <w:p w:rsidR="00E06BD2" w:rsidRPr="003546E9" w:rsidRDefault="00E06BD2" w:rsidP="001533A9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Николай Боголюбов(1909-1992)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255E2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13 августа</w:t>
            </w:r>
          </w:p>
        </w:tc>
        <w:tc>
          <w:tcPr>
            <w:tcW w:w="0" w:type="auto"/>
          </w:tcPr>
          <w:p w:rsidR="00E06BD2" w:rsidRPr="003546E9" w:rsidRDefault="00E06BD2" w:rsidP="00255E2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Андерс Ангстрем (1814-1874)</w:t>
            </w:r>
          </w:p>
        </w:tc>
        <w:tc>
          <w:tcPr>
            <w:tcW w:w="0" w:type="auto"/>
          </w:tcPr>
          <w:p w:rsidR="00E06BD2" w:rsidRPr="003546E9" w:rsidRDefault="00E06BD2" w:rsidP="001533A9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30 августа</w:t>
            </w:r>
          </w:p>
        </w:tc>
        <w:tc>
          <w:tcPr>
            <w:tcW w:w="0" w:type="auto"/>
          </w:tcPr>
          <w:p w:rsidR="00E06BD2" w:rsidRPr="003546E9" w:rsidRDefault="00E06BD2" w:rsidP="001533A9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Эрнест Резерфорд (1871-1937)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255E2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14 августа</w:t>
            </w:r>
          </w:p>
        </w:tc>
        <w:tc>
          <w:tcPr>
            <w:tcW w:w="0" w:type="auto"/>
          </w:tcPr>
          <w:p w:rsidR="00E06BD2" w:rsidRPr="003546E9" w:rsidRDefault="00E06BD2" w:rsidP="00255E2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Ганс Эрстед (1777-1851)</w:t>
            </w:r>
          </w:p>
        </w:tc>
        <w:tc>
          <w:tcPr>
            <w:tcW w:w="0" w:type="auto"/>
          </w:tcPr>
          <w:p w:rsidR="00E06BD2" w:rsidRPr="003546E9" w:rsidRDefault="00E06BD2" w:rsidP="001533A9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30 августа</w:t>
            </w:r>
          </w:p>
        </w:tc>
        <w:tc>
          <w:tcPr>
            <w:tcW w:w="0" w:type="auto"/>
          </w:tcPr>
          <w:p w:rsidR="00E06BD2" w:rsidRPr="003546E9" w:rsidRDefault="00E06BD2" w:rsidP="001533A9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Эдвард Парселл (1912-1997)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042843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августа</w:t>
            </w:r>
          </w:p>
        </w:tc>
        <w:tc>
          <w:tcPr>
            <w:tcW w:w="0" w:type="auto"/>
          </w:tcPr>
          <w:p w:rsidR="00E06BD2" w:rsidRPr="003546E9" w:rsidRDefault="00E06BD2" w:rsidP="00042843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Луи де Бройль (1892-1987)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</w:tbl>
    <w:p w:rsidR="00E06BD2" w:rsidRDefault="00E06BD2" w:rsidP="00353995"/>
    <w:p w:rsidR="00E06BD2" w:rsidRDefault="00E06BD2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6BD2" w:rsidTr="003546E9">
        <w:trPr>
          <w:jc w:val="center"/>
        </w:trPr>
        <w:tc>
          <w:tcPr>
            <w:tcW w:w="1955" w:type="dxa"/>
          </w:tcPr>
          <w:p w:rsidR="00E06BD2" w:rsidRDefault="00E06BD2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66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6BD2" w:rsidRDefault="00E06BD2" w:rsidP="003546E9">
            <w:pPr>
              <w:jc w:val="center"/>
            </w:pPr>
            <w:r>
              <w:pict>
                <v:shape id="_x0000_i1067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6BD2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68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Сентябр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6BD2" w:rsidRDefault="00E06BD2" w:rsidP="003546E9">
            <w:pPr>
              <w:jc w:val="center"/>
            </w:pPr>
            <w:r w:rsidRPr="00EA4982">
              <w:rPr>
                <w:noProof/>
              </w:rPr>
              <w:pict>
                <v:shape id="Рисунок 11" o:spid="_x0000_i1069" type="#_x0000_t75" alt="Фарадей Майкл.jpg" style="width:162.75pt;height:225pt;visibility:visible">
                  <v:imagedata r:id="rId14" o:title=""/>
                </v:shape>
              </w:pic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Майкл Фарадей</w: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(1781-1867)</w:t>
            </w:r>
          </w:p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6BD2" w:rsidRPr="003546E9" w:rsidRDefault="00E06BD2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</w:tbl>
    <w:p w:rsidR="00E06BD2" w:rsidRDefault="00E06BD2" w:rsidP="00353995"/>
    <w:p w:rsidR="00E06BD2" w:rsidRPr="00EA5CCD" w:rsidRDefault="00E06BD2" w:rsidP="00353995">
      <w:pPr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 id="_x0000_i1070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13"/>
        <w:gridCol w:w="4776"/>
        <w:gridCol w:w="1713"/>
        <w:gridCol w:w="3581"/>
      </w:tblGrid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5 сентября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Константин Циолковский (1857-1935)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22 сентября 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Майкл Фарадей (1791-1867)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6 сентября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Джон Дальтон (1766-1844)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29 сентября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Энрико Ферми (1901-1954)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21 сентября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Борис Якоби (1801-1874)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30 сентября 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Ганс Гейгер (1882-1945)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</w:tbl>
    <w:p w:rsidR="00E06BD2" w:rsidRDefault="00E06BD2" w:rsidP="00353995"/>
    <w:p w:rsidR="00E06BD2" w:rsidRDefault="00E06BD2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6BD2" w:rsidTr="003546E9">
        <w:trPr>
          <w:jc w:val="center"/>
        </w:trPr>
        <w:tc>
          <w:tcPr>
            <w:tcW w:w="1955" w:type="dxa"/>
          </w:tcPr>
          <w:p w:rsidR="00E06BD2" w:rsidRDefault="00E06BD2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71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6BD2" w:rsidRDefault="00E06BD2" w:rsidP="003546E9">
            <w:pPr>
              <w:jc w:val="center"/>
            </w:pPr>
            <w:r>
              <w:pict>
                <v:shape id="_x0000_i1072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6BD2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73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Октябр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31</w:t>
            </w: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6BD2" w:rsidRDefault="00E06BD2" w:rsidP="003546E9">
            <w:pPr>
              <w:jc w:val="center"/>
            </w:pPr>
            <w:r w:rsidRPr="00EA4982">
              <w:rPr>
                <w:noProof/>
              </w:rPr>
              <w:pict>
                <v:shape id="Рисунок 12" o:spid="_x0000_i1074" type="#_x0000_t75" alt="Бор Нильс.jpg" style="width:142.5pt;height:225pt;visibility:visible">
                  <v:imagedata r:id="rId15" o:title=""/>
                </v:shape>
              </w:pic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Нильс Бор</w: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(1885-1962)</w:t>
            </w:r>
          </w:p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353995"/>
        </w:tc>
      </w:tr>
    </w:tbl>
    <w:p w:rsidR="00E06BD2" w:rsidRDefault="00E06BD2" w:rsidP="00353995"/>
    <w:p w:rsidR="00E06BD2" w:rsidRPr="00EA5CCD" w:rsidRDefault="00E06BD2" w:rsidP="00353995">
      <w:pPr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 id="_x0000_i1075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04"/>
        <w:gridCol w:w="4903"/>
        <w:gridCol w:w="1604"/>
        <w:gridCol w:w="3762"/>
      </w:tblGrid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4 октября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Виталий Гинзбург (1916-2009)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21 октября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Альфред Нобель (1833-1896)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7 октября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Нильс Хендрик Бор (1885-1962)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23 октября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Феликс Блох (1905-1983)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октября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bCs/>
                <w:sz w:val="28"/>
                <w:szCs w:val="28"/>
              </w:rPr>
              <w:t>Эванджелиста Торричелли (1608-1647)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24 октября 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Вильгельм Вебер (1804-1891)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 октября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Александр Лодыгин (1847-1923)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29 октября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Абрам Иоффе (1880-1960)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20 октября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Джеймс Чедвик (1891-1974)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353995">
            <w:pPr>
              <w:rPr>
                <w:sz w:val="28"/>
                <w:szCs w:val="28"/>
              </w:rPr>
            </w:pPr>
          </w:p>
        </w:tc>
      </w:tr>
    </w:tbl>
    <w:p w:rsidR="00E06BD2" w:rsidRDefault="00E06BD2"/>
    <w:p w:rsidR="00E06BD2" w:rsidRDefault="00E06BD2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6BD2" w:rsidTr="003546E9">
        <w:trPr>
          <w:jc w:val="center"/>
        </w:trPr>
        <w:tc>
          <w:tcPr>
            <w:tcW w:w="1955" w:type="dxa"/>
          </w:tcPr>
          <w:p w:rsidR="00E06BD2" w:rsidRDefault="00E06BD2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76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6BD2" w:rsidRDefault="00E06BD2" w:rsidP="003546E9">
            <w:pPr>
              <w:jc w:val="center"/>
            </w:pPr>
            <w:r>
              <w:pict>
                <v:shape id="_x0000_i1077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6BD2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78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Ноябр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6BD2" w:rsidRDefault="00E06BD2" w:rsidP="003546E9">
            <w:pPr>
              <w:jc w:val="center"/>
            </w:pPr>
            <w:r w:rsidRPr="00EA4982">
              <w:rPr>
                <w:noProof/>
              </w:rPr>
              <w:pict>
                <v:shape id="Рисунок 13" o:spid="_x0000_i1079" type="#_x0000_t75" alt="Кюри Пьер и Мария.jpg" style="width:142.5pt;height:225pt;visibility:visible">
                  <v:imagedata r:id="rId16" o:title=""/>
                </v:shape>
              </w:pic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Мария Склодовская-Кюри</w: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(1867-1934)</w:t>
            </w:r>
          </w:p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F22CC6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F22CC6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F22CC6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6BD2" w:rsidRPr="003546E9" w:rsidRDefault="00E06BD2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F22CC6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F22CC6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F22CC6"/>
        </w:tc>
      </w:tr>
    </w:tbl>
    <w:p w:rsidR="00E06BD2" w:rsidRDefault="00E06BD2" w:rsidP="00A216AC"/>
    <w:p w:rsidR="00E06BD2" w:rsidRPr="00EA5CCD" w:rsidRDefault="00E06BD2" w:rsidP="00A216AC">
      <w:pPr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 id="_x0000_i1080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67"/>
        <w:gridCol w:w="4858"/>
        <w:gridCol w:w="1467"/>
        <w:gridCol w:w="3721"/>
      </w:tblGrid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7 ноября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 xml:space="preserve">Мария Кюри-Склодовская (1867-1934) 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20 ноября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Отто фон Герике (1602-1686)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10 ноября 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Андрей Туполев (1888-1792)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27 ноября 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Андерс Цельсий (1701-1744)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F22CC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F22CC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F22CC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F22CC6">
            <w:pPr>
              <w:rPr>
                <w:sz w:val="28"/>
                <w:szCs w:val="28"/>
              </w:rPr>
            </w:pP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F22CC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F22CC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F22CC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F22CC6">
            <w:pPr>
              <w:rPr>
                <w:sz w:val="28"/>
                <w:szCs w:val="28"/>
              </w:rPr>
            </w:pPr>
          </w:p>
        </w:tc>
      </w:tr>
    </w:tbl>
    <w:p w:rsidR="00E06BD2" w:rsidRDefault="00E06BD2"/>
    <w:p w:rsidR="00E06BD2" w:rsidRDefault="00E06BD2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6BD2" w:rsidTr="003546E9">
        <w:trPr>
          <w:jc w:val="center"/>
        </w:trPr>
        <w:tc>
          <w:tcPr>
            <w:tcW w:w="1955" w:type="dxa"/>
          </w:tcPr>
          <w:p w:rsidR="00E06BD2" w:rsidRDefault="00E06BD2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81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6BD2" w:rsidRDefault="00E06BD2" w:rsidP="003546E9">
            <w:pPr>
              <w:jc w:val="center"/>
            </w:pPr>
            <w:r>
              <w:pict>
                <v:shape id="_x0000_i1082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6BD2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  <w:r>
              <w:pict>
                <v:shape id="_x0000_i1083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Декабр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6BD2" w:rsidRDefault="00E06BD2" w:rsidP="003546E9">
            <w:pPr>
              <w:jc w:val="center"/>
            </w:pPr>
            <w:r w:rsidRPr="00EA4982">
              <w:rPr>
                <w:noProof/>
              </w:rPr>
              <w:pict>
                <v:shape id="Рисунок 14" o:spid="_x0000_i1084" type="#_x0000_t75" alt="Ньютон Исаак.jpg" style="width:150pt;height:225pt;visibility:visible">
                  <v:imagedata r:id="rId17" o:title=""/>
                </v:shape>
              </w:pic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Исаак Ньютон</w:t>
            </w:r>
          </w:p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(1642-1727)</w:t>
            </w:r>
          </w:p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F22CC6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F22CC6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F22CC6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F22CC6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F22CC6"/>
        </w:tc>
      </w:tr>
      <w:tr w:rsidR="00E06BD2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6BD2" w:rsidRDefault="00E06BD2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6BD2" w:rsidRPr="003546E9" w:rsidRDefault="00E06BD2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6BD2" w:rsidRPr="003546E9" w:rsidRDefault="00E06BD2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6BD2" w:rsidRDefault="00E06BD2" w:rsidP="00F22CC6"/>
        </w:tc>
      </w:tr>
    </w:tbl>
    <w:p w:rsidR="00E06BD2" w:rsidRDefault="00E06BD2" w:rsidP="00A216AC"/>
    <w:p w:rsidR="00E06BD2" w:rsidRPr="00EA5CCD" w:rsidRDefault="00E06BD2" w:rsidP="00A216AC">
      <w:pPr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 id="_x0000_i1085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81"/>
        <w:gridCol w:w="4570"/>
        <w:gridCol w:w="1581"/>
        <w:gridCol w:w="3607"/>
      </w:tblGrid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13 декабря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Тихо Браге (1546-1601)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25 декабря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Исаак Ньютон (1642-1727)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декабря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Антуан Анри Беккерель (1852-1908)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27 декабря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Иоганн Кеплер (1571-1630)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17 декабря 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Гемфри Деви (1778-1829)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30 декабря</w:t>
            </w:r>
          </w:p>
        </w:tc>
        <w:tc>
          <w:tcPr>
            <w:tcW w:w="0" w:type="auto"/>
          </w:tcPr>
          <w:p w:rsidR="00E06BD2" w:rsidRPr="003546E9" w:rsidRDefault="00E06BD2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Игорь Курчатов (1902-1960)</w:t>
            </w:r>
          </w:p>
        </w:tc>
      </w:tr>
      <w:tr w:rsidR="00E06BD2" w:rsidTr="003546E9">
        <w:trPr>
          <w:jc w:val="center"/>
        </w:trPr>
        <w:tc>
          <w:tcPr>
            <w:tcW w:w="0" w:type="auto"/>
          </w:tcPr>
          <w:p w:rsidR="00E06BD2" w:rsidRPr="003546E9" w:rsidRDefault="00E06BD2" w:rsidP="00F22CC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F22CC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F22CC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6BD2" w:rsidRPr="003546E9" w:rsidRDefault="00E06BD2" w:rsidP="00F22CC6">
            <w:pPr>
              <w:rPr>
                <w:sz w:val="28"/>
                <w:szCs w:val="28"/>
              </w:rPr>
            </w:pPr>
          </w:p>
        </w:tc>
      </w:tr>
    </w:tbl>
    <w:p w:rsidR="00E06BD2" w:rsidRDefault="00E06BD2"/>
    <w:p w:rsidR="00E06BD2" w:rsidRDefault="00E06BD2">
      <w:pPr>
        <w:widowControl/>
        <w:autoSpaceDE/>
        <w:autoSpaceDN/>
        <w:adjustRightInd/>
      </w:pPr>
      <w:r>
        <w:br w:type="page"/>
      </w:r>
    </w:p>
    <w:p w:rsidR="00E06BD2" w:rsidRPr="009A4476" w:rsidRDefault="00E06BD2" w:rsidP="009A4476">
      <w:pPr>
        <w:spacing w:line="276" w:lineRule="auto"/>
        <w:rPr>
          <w:sz w:val="28"/>
          <w:szCs w:val="28"/>
        </w:rPr>
      </w:pPr>
      <w:r w:rsidRPr="005B24A7">
        <w:rPr>
          <w:sz w:val="28"/>
          <w:szCs w:val="28"/>
        </w:rPr>
        <w:pict>
          <v:shape id="_x0000_i1086" type="#_x0000_t136" style="width:771pt;height:76.5pt" strokeweight="1.5pt">
            <v:fill color2="#aaa" type="gradient"/>
            <v:shadow on="t" color="#4d4d4d" opacity="52429f" offset=",3pt"/>
            <v:textpath style="font-family:&quot;Arial Black&quot;;v-text-spacing:78650f;v-text-kern:t" trim="t" fitpath="t" string="Юбилейные научные достижения в области физики"/>
          </v:shape>
        </w:pic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58"/>
        <w:gridCol w:w="8991"/>
        <w:gridCol w:w="5165"/>
      </w:tblGrid>
      <w:tr w:rsidR="00E06BD2" w:rsidRPr="001F6819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2879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Научное достижение</w:t>
            </w:r>
          </w:p>
        </w:tc>
        <w:tc>
          <w:tcPr>
            <w:tcW w:w="1654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Автор (страна)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1621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Закон преломления света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Снеллиус В. (Нидерланды)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1636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Принцип относительности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Галилео Галилей (Италия)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1636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Измерение скорости звука в воздухе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Марсенн М. (Франция)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1666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Корпускулярная теория света</w:t>
            </w:r>
          </w:p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Хроматическая аберрация света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Исаак Ньютон (Великобритания)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1761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Атмосфера Венеры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М.В. Ломоносов (Россия)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1771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Электрические явления при мышечном сокращении</w:t>
            </w:r>
          </w:p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Контактная разность потенциалов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Гальвани Л. (Италия)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1801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Ультрафиолетовое излучение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Волластон У.Х. (Великобритания),</w:t>
            </w:r>
          </w:p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Риттер И.В. (Германия)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1801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Закон парциальных давлений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Дж. Дальтон (Великобритания)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1801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Интерференция звука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Томас Юнг (Великобритания)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1811 г. 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Закон Авогадро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Авогадро А. (Италия)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1811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Вращение плоскости поляризации света (оптическая активность)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Араго Д.Ф. (Франция)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1816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Фотография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Ньепс Н. (Франция)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1821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Термоэлектричество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Зеебек Т.И. (Германия)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1826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Основной закон электрической цепи (Закон Ома)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Ом Г.М. (Германия)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1831 г. 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Электромагнитная индукция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Фарадей М. (Великобритания)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1841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Закон теплового действия электрического тока (Закон Джоуля-Ленца)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Джоуль Дж. (Великобритания),</w:t>
            </w:r>
          </w:p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Ленц Э.Х. (Россия)</w:t>
            </w:r>
          </w:p>
        </w:tc>
      </w:tr>
      <w:tr w:rsidR="00E06BD2" w:rsidRPr="009A4476" w:rsidTr="003546E9">
        <w:tc>
          <w:tcPr>
            <w:tcW w:w="467" w:type="pct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1851 г.</w:t>
            </w:r>
          </w:p>
        </w:tc>
        <w:tc>
          <w:tcPr>
            <w:tcW w:w="2879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Доказательство вращения Земли вокруг оси</w:t>
            </w:r>
          </w:p>
        </w:tc>
        <w:tc>
          <w:tcPr>
            <w:tcW w:w="1654" w:type="pct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Фуко Ж.Б. (Франция)</w:t>
            </w:r>
          </w:p>
        </w:tc>
      </w:tr>
    </w:tbl>
    <w:p w:rsidR="00E06BD2" w:rsidRDefault="00E06BD2">
      <w:r w:rsidRPr="005B24A7">
        <w:rPr>
          <w:sz w:val="28"/>
          <w:szCs w:val="28"/>
        </w:rPr>
        <w:pict>
          <v:shape id="_x0000_i1087" type="#_x0000_t136" style="width:771pt;height:76.5pt" strokeweight="1.5pt">
            <v:fill color2="#aaa" type="gradient"/>
            <v:shadow on="t" color="#4d4d4d" opacity="52429f" offset=",3pt"/>
            <v:textpath style="font-family:&quot;Arial Black&quot;;v-text-spacing:78650f;v-text-kern:t" trim="t" fitpath="t" string="Юбилейные научные достижения в области физики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7664"/>
        <w:gridCol w:w="6708"/>
      </w:tblGrid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1866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Закон распределения молекул по скоростям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Больцман Л. (Германия), Максвелл Дж. (Великобритания)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1871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Закон рассеяния света средой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Рэлей Дж. (Великобритания)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1886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Теория скин-эффекта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Рэлей Дж., Хевисайд О. (Великобритания)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1891 г. 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Цветная фотография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Липман Г. (Франция)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1896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Естественная радиоактивность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Беккерель А. (Франция)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1896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Расщепление спектральных линий в магнитном поле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Зееман П. (Нидерланды)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1906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Характеристическое рентгеновское излучение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Баркла Ч. (Великобритания)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1906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Третье начало термодинамики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Нернст Г. (Германия)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1906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Электрокардиография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Эйнтховен В. (Нидерланды)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1911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Сверхпроводимость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Камерлинг-Оннес Х. (Нидерланды)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1911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Планетарная модель атома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Резерфорд Э. (Великобритания)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1916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Общая теория относительности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Эйнштейн А. (Германия)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1921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Зависимость светимости стационарных звезд от их массы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Эдингтон А.С. (Великобритания)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1931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Существование античастиц; аннигиляция (предсказание)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Дирак П. (Великобритания)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1931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Электронный микроскоп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Руска Э. (Германия)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1946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Ядерный магнитный резонанс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Блох Ф., Пёрселл Э.М. (США)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1951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Принципы усиления электромагнитного излучения средой с инверсной заселенностью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Фабрикант В.А. (СССР)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1956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Принципы создания ускорителей на встречных пучках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Будкер Г.И. (СССР)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1971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Механизм образования черных дыр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Хокинг С.У. (Великобритания)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1986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Высокотемпературная сверхпроводимость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 xml:space="preserve">Беднорц Й.Г. (Великобритания), </w:t>
            </w:r>
          </w:p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Мюллер К.А. (Швейцария)</w:t>
            </w:r>
          </w:p>
        </w:tc>
      </w:tr>
      <w:tr w:rsidR="00E06BD2" w:rsidRPr="009A4476" w:rsidTr="003546E9">
        <w:tc>
          <w:tcPr>
            <w:tcW w:w="1242" w:type="dxa"/>
            <w:shd w:val="clear" w:color="auto" w:fill="D9D9D9"/>
          </w:tcPr>
          <w:p w:rsidR="00E06BD2" w:rsidRPr="003546E9" w:rsidRDefault="00E06BD2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1986 г.</w:t>
            </w:r>
          </w:p>
        </w:tc>
        <w:tc>
          <w:tcPr>
            <w:tcW w:w="7664" w:type="dxa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Атомно-силовой микроскоп</w:t>
            </w:r>
          </w:p>
        </w:tc>
        <w:tc>
          <w:tcPr>
            <w:tcW w:w="0" w:type="auto"/>
          </w:tcPr>
          <w:p w:rsidR="00E06BD2" w:rsidRPr="003546E9" w:rsidRDefault="00E06BD2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Бинниг Г. (Германия) и др.</w:t>
            </w:r>
          </w:p>
        </w:tc>
      </w:tr>
    </w:tbl>
    <w:p w:rsidR="00E06BD2" w:rsidRDefault="00E06BD2" w:rsidP="00C40F12">
      <w:pPr>
        <w:spacing w:line="276" w:lineRule="auto"/>
        <w:jc w:val="both"/>
        <w:rPr>
          <w:b/>
          <w:sz w:val="28"/>
          <w:szCs w:val="28"/>
        </w:rPr>
      </w:pPr>
    </w:p>
    <w:p w:rsidR="00E06BD2" w:rsidRPr="00C72371" w:rsidRDefault="00E06BD2" w:rsidP="00C40F12">
      <w:pPr>
        <w:spacing w:line="276" w:lineRule="auto"/>
        <w:jc w:val="center"/>
        <w:rPr>
          <w:b/>
          <w:sz w:val="28"/>
          <w:szCs w:val="28"/>
        </w:rPr>
      </w:pPr>
      <w:r w:rsidRPr="005B24A7">
        <w:rPr>
          <w:b/>
          <w:sz w:val="28"/>
          <w:szCs w:val="28"/>
        </w:rPr>
        <w:pict>
          <v:shape id="_x0000_i1088" type="#_x0000_t136" style="width:387.75pt;height:46.5pt" fillcolor="#a603ab" strokeweight="1.5pt">
            <v:fill opacity=".5" color2="#a603ab" rotate="t" angle="-45" colors="0 #a603ab;13763f #0819fb;22938f #1a8d48;34079f yellow;47841f #ee3f17;57672f #e81766;1 #a603ab" method="none" type="gradient"/>
            <v:shadow color="#99f" offset="3pt"/>
            <v:textpath style="font-family:&quot;Arial Black&quot;;v-text-kern:t" trim="t" fitpath="t" string="Информация об авторах календаря"/>
          </v:shape>
        </w:pict>
      </w:r>
    </w:p>
    <w:tbl>
      <w:tblPr>
        <w:tblW w:w="0" w:type="auto"/>
        <w:tblLook w:val="00A0"/>
      </w:tblPr>
      <w:tblGrid>
        <w:gridCol w:w="5346"/>
        <w:gridCol w:w="5130"/>
        <w:gridCol w:w="5138"/>
      </w:tblGrid>
      <w:tr w:rsidR="00E06BD2" w:rsidRPr="005946B0" w:rsidTr="00C40F12">
        <w:tc>
          <w:tcPr>
            <w:tcW w:w="5346" w:type="dxa"/>
          </w:tcPr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45275">
              <w:rPr>
                <w:noProof/>
                <w:sz w:val="28"/>
                <w:szCs w:val="28"/>
              </w:rPr>
              <w:pict>
                <v:shape id="Рисунок 17" o:spid="_x0000_i1089" type="#_x0000_t75" alt="ГВ.jpg" style="width:254.25pt;height:169.5pt;visibility:visible">
                  <v:imagedata r:id="rId18" o:title=""/>
                </v:shape>
              </w:pict>
            </w:r>
          </w:p>
        </w:tc>
        <w:tc>
          <w:tcPr>
            <w:tcW w:w="5130" w:type="dxa"/>
          </w:tcPr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45275">
              <w:rPr>
                <w:noProof/>
                <w:sz w:val="28"/>
                <w:szCs w:val="28"/>
              </w:rPr>
              <w:pict>
                <v:shape id="Рисунок 1" o:spid="_x0000_i1090" type="#_x0000_t75" alt="2.JPG" style="width:201pt;height:169.5pt;visibility:visible">
                  <v:imagedata r:id="rId19" o:title=""/>
                </v:shape>
              </w:pict>
            </w:r>
          </w:p>
        </w:tc>
        <w:tc>
          <w:tcPr>
            <w:tcW w:w="5138" w:type="dxa"/>
          </w:tcPr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45275">
              <w:rPr>
                <w:noProof/>
                <w:sz w:val="28"/>
                <w:szCs w:val="28"/>
              </w:rPr>
              <w:pict>
                <v:shape id="Рисунок 2" o:spid="_x0000_i1091" type="#_x0000_t75" alt="HPIM0228_2.jpg" style="width:204pt;height:168.75pt;visibility:visible">
                  <v:imagedata r:id="rId20" o:title=""/>
                </v:shape>
              </w:pict>
            </w:r>
          </w:p>
        </w:tc>
      </w:tr>
      <w:tr w:rsidR="00E06BD2" w:rsidRPr="00800C45" w:rsidTr="00C40F12">
        <w:tc>
          <w:tcPr>
            <w:tcW w:w="5346" w:type="dxa"/>
          </w:tcPr>
          <w:p w:rsidR="00E06BD2" w:rsidRPr="003546E9" w:rsidRDefault="00E06BD2" w:rsidP="004D66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Ельшина Галина Валентиновна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учитель физики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МОУ СОШ № 6 г.Первоуральска, Свердловской области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  <w:lang w:val="de-DE"/>
              </w:rPr>
              <w:t>E-mail</w:t>
            </w:r>
            <w:r w:rsidRPr="003546E9">
              <w:rPr>
                <w:sz w:val="28"/>
                <w:szCs w:val="28"/>
                <w:lang w:val="de-DE"/>
              </w:rPr>
              <w:t xml:space="preserve">: </w:t>
            </w:r>
            <w:hyperlink r:id="rId21" w:history="1">
              <w:r w:rsidRPr="003546E9">
                <w:rPr>
                  <w:rStyle w:val="Hyperlink"/>
                  <w:sz w:val="28"/>
                  <w:szCs w:val="28"/>
                  <w:lang w:val="de-DE"/>
                </w:rPr>
                <w:t>valentinovna34662009@gmail.com</w:t>
              </w:r>
            </w:hyperlink>
            <w:r w:rsidRPr="003546E9">
              <w:rPr>
                <w:sz w:val="28"/>
                <w:szCs w:val="28"/>
              </w:rPr>
              <w:t xml:space="preserve"> 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  <w:lang w:val="en-TT"/>
              </w:rPr>
            </w:pPr>
          </w:p>
        </w:tc>
        <w:tc>
          <w:tcPr>
            <w:tcW w:w="5130" w:type="dxa"/>
          </w:tcPr>
          <w:p w:rsidR="00E06BD2" w:rsidRPr="003546E9" w:rsidRDefault="00E06BD2" w:rsidP="004D66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Тихомолов Евгений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 xml:space="preserve">ученик 9 класса 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 xml:space="preserve">МОУ СОШ с.Подлесное 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 xml:space="preserve">Марксовского района 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Саратовкой области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  <w:lang w:val="de-DE"/>
              </w:rPr>
              <w:t>E</w:t>
            </w:r>
            <w:r w:rsidRPr="003546E9">
              <w:rPr>
                <w:b/>
                <w:sz w:val="28"/>
                <w:szCs w:val="28"/>
              </w:rPr>
              <w:t>-</w:t>
            </w:r>
            <w:r w:rsidRPr="003546E9">
              <w:rPr>
                <w:b/>
                <w:sz w:val="28"/>
                <w:szCs w:val="28"/>
                <w:lang w:val="de-DE"/>
              </w:rPr>
              <w:t>mail</w:t>
            </w:r>
            <w:r w:rsidRPr="003546E9">
              <w:rPr>
                <w:sz w:val="28"/>
                <w:szCs w:val="28"/>
              </w:rPr>
              <w:t xml:space="preserve">: </w:t>
            </w:r>
            <w:hyperlink r:id="rId22" w:history="1">
              <w:r w:rsidRPr="003546E9">
                <w:rPr>
                  <w:rStyle w:val="Hyperlink"/>
                  <w:sz w:val="28"/>
                  <w:szCs w:val="28"/>
                  <w:lang w:val="de-DE"/>
                </w:rPr>
                <w:t>enter</w:t>
              </w:r>
              <w:r w:rsidRPr="003546E9">
                <w:rPr>
                  <w:rStyle w:val="Hyperlink"/>
                  <w:sz w:val="28"/>
                  <w:szCs w:val="28"/>
                </w:rPr>
                <w:t>3006@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yandex</w:t>
              </w:r>
              <w:r w:rsidRPr="003546E9">
                <w:rPr>
                  <w:rStyle w:val="Hyperlink"/>
                  <w:sz w:val="28"/>
                  <w:szCs w:val="28"/>
                </w:rPr>
                <w:t>.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ru</w:t>
              </w:r>
            </w:hyperlink>
            <w:r w:rsidRPr="003546E9">
              <w:rPr>
                <w:sz w:val="28"/>
                <w:szCs w:val="28"/>
              </w:rPr>
              <w:t xml:space="preserve">  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  <w:lang w:val="de-DE"/>
              </w:rPr>
              <w:t>Web</w:t>
            </w:r>
            <w:r w:rsidRPr="003546E9">
              <w:rPr>
                <w:b/>
                <w:sz w:val="28"/>
                <w:szCs w:val="28"/>
              </w:rPr>
              <w:t>-</w:t>
            </w:r>
            <w:r w:rsidRPr="003546E9">
              <w:rPr>
                <w:b/>
                <w:sz w:val="28"/>
                <w:szCs w:val="28"/>
                <w:lang w:val="de-DE"/>
              </w:rPr>
              <w:t>site</w:t>
            </w:r>
            <w:r w:rsidRPr="003546E9">
              <w:rPr>
                <w:sz w:val="28"/>
                <w:szCs w:val="28"/>
              </w:rPr>
              <w:t xml:space="preserve">: </w:t>
            </w:r>
            <w:hyperlink r:id="rId23" w:history="1">
              <w:r w:rsidRPr="003546E9">
                <w:rPr>
                  <w:rStyle w:val="Hyperlink"/>
                  <w:sz w:val="28"/>
                  <w:szCs w:val="28"/>
                  <w:lang w:val="de-DE"/>
                </w:rPr>
                <w:t>www</w:t>
              </w:r>
              <w:r w:rsidRPr="003546E9">
                <w:rPr>
                  <w:rStyle w:val="Hyperlink"/>
                  <w:sz w:val="28"/>
                  <w:szCs w:val="28"/>
                </w:rPr>
                <w:t>.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enter</w:t>
              </w:r>
              <w:r w:rsidRPr="003546E9">
                <w:rPr>
                  <w:rStyle w:val="Hyperlink"/>
                  <w:sz w:val="28"/>
                  <w:szCs w:val="28"/>
                </w:rPr>
                <w:t>3006.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narod</w:t>
              </w:r>
              <w:r w:rsidRPr="003546E9">
                <w:rPr>
                  <w:rStyle w:val="Hyperlink"/>
                  <w:sz w:val="28"/>
                  <w:szCs w:val="28"/>
                </w:rPr>
                <w:t>.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ru</w:t>
              </w:r>
            </w:hyperlink>
          </w:p>
        </w:tc>
        <w:tc>
          <w:tcPr>
            <w:tcW w:w="5138" w:type="dxa"/>
          </w:tcPr>
          <w:p w:rsidR="00E06BD2" w:rsidRPr="003546E9" w:rsidRDefault="00E06BD2" w:rsidP="004D66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Шептикин Александр Сергеевич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учитель физики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МОУ Старобелоярская СОШ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Чердаклинского района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Ульяновской области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  <w:lang w:val="de-DE"/>
              </w:rPr>
              <w:t>E</w:t>
            </w:r>
            <w:r w:rsidRPr="003546E9">
              <w:rPr>
                <w:b/>
                <w:sz w:val="28"/>
                <w:szCs w:val="28"/>
              </w:rPr>
              <w:t>-</w:t>
            </w:r>
            <w:r w:rsidRPr="003546E9">
              <w:rPr>
                <w:b/>
                <w:sz w:val="28"/>
                <w:szCs w:val="28"/>
                <w:lang w:val="de-DE"/>
              </w:rPr>
              <w:t>mail</w:t>
            </w:r>
            <w:r w:rsidRPr="003546E9">
              <w:rPr>
                <w:sz w:val="28"/>
                <w:szCs w:val="28"/>
              </w:rPr>
              <w:t xml:space="preserve">: </w:t>
            </w:r>
            <w:hyperlink r:id="rId24" w:history="1">
              <w:r w:rsidRPr="003546E9">
                <w:rPr>
                  <w:rStyle w:val="Hyperlink"/>
                  <w:sz w:val="28"/>
                  <w:szCs w:val="28"/>
                  <w:lang w:val="de-DE"/>
                </w:rPr>
                <w:t>scheptikin</w:t>
              </w:r>
              <w:r w:rsidRPr="003546E9">
                <w:rPr>
                  <w:rStyle w:val="Hyperlink"/>
                  <w:sz w:val="28"/>
                  <w:szCs w:val="28"/>
                </w:rPr>
                <w:t>@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yandex</w:t>
              </w:r>
              <w:r w:rsidRPr="003546E9">
                <w:rPr>
                  <w:rStyle w:val="Hyperlink"/>
                  <w:sz w:val="28"/>
                  <w:szCs w:val="28"/>
                </w:rPr>
                <w:t>.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ru</w:t>
              </w:r>
            </w:hyperlink>
            <w:r w:rsidRPr="003546E9">
              <w:rPr>
                <w:sz w:val="28"/>
                <w:szCs w:val="28"/>
              </w:rPr>
              <w:t xml:space="preserve"> </w:t>
            </w:r>
          </w:p>
          <w:p w:rsidR="00E06BD2" w:rsidRPr="003546E9" w:rsidRDefault="00E06BD2" w:rsidP="004D6639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3546E9">
              <w:rPr>
                <w:b/>
                <w:sz w:val="28"/>
                <w:szCs w:val="28"/>
                <w:lang w:val="de-DE"/>
              </w:rPr>
              <w:t>Web-site</w:t>
            </w:r>
            <w:r w:rsidRPr="003546E9">
              <w:rPr>
                <w:sz w:val="28"/>
                <w:szCs w:val="28"/>
                <w:lang w:val="de-DE"/>
              </w:rPr>
              <w:t xml:space="preserve">: </w:t>
            </w:r>
            <w:hyperlink r:id="rId25" w:history="1">
              <w:r w:rsidRPr="003546E9">
                <w:rPr>
                  <w:rStyle w:val="Hyperlink"/>
                  <w:sz w:val="28"/>
                  <w:szCs w:val="28"/>
                  <w:lang w:val="de-DE"/>
                </w:rPr>
                <w:t>www.physik.ucoz.ru</w:t>
              </w:r>
            </w:hyperlink>
            <w:r w:rsidRPr="003546E9">
              <w:rPr>
                <w:sz w:val="28"/>
                <w:szCs w:val="28"/>
                <w:lang w:val="de-DE"/>
              </w:rPr>
              <w:t xml:space="preserve"> </w:t>
            </w:r>
          </w:p>
        </w:tc>
      </w:tr>
    </w:tbl>
    <w:p w:rsidR="00E06BD2" w:rsidRDefault="00E06BD2" w:rsidP="00C40F12">
      <w:pPr>
        <w:spacing w:line="276" w:lineRule="auto"/>
        <w:jc w:val="both"/>
        <w:rPr>
          <w:b/>
          <w:sz w:val="28"/>
          <w:szCs w:val="28"/>
        </w:rPr>
      </w:pPr>
    </w:p>
    <w:p w:rsidR="00E06BD2" w:rsidRDefault="00E06BD2" w:rsidP="00C40F12">
      <w:pPr>
        <w:spacing w:line="276" w:lineRule="auto"/>
        <w:jc w:val="both"/>
        <w:rPr>
          <w:b/>
          <w:sz w:val="28"/>
          <w:szCs w:val="28"/>
        </w:rPr>
      </w:pPr>
    </w:p>
    <w:p w:rsidR="00E06BD2" w:rsidRPr="00800C45" w:rsidRDefault="00E06BD2" w:rsidP="00C40F12">
      <w:pPr>
        <w:spacing w:line="276" w:lineRule="auto"/>
        <w:jc w:val="both"/>
        <w:rPr>
          <w:b/>
          <w:sz w:val="28"/>
          <w:szCs w:val="28"/>
        </w:rPr>
      </w:pPr>
      <w:r w:rsidRPr="00C72371">
        <w:rPr>
          <w:b/>
          <w:sz w:val="28"/>
          <w:szCs w:val="28"/>
        </w:rPr>
        <w:t>Данный календарь был создан общими усилиями творческой группы физиков, участников интернет портала «мой Методсовет» (</w:t>
      </w:r>
      <w:hyperlink r:id="rId26" w:history="1">
        <w:r w:rsidRPr="00800C45">
          <w:rPr>
            <w:rStyle w:val="Hyperlink"/>
            <w:b/>
            <w:color w:val="auto"/>
            <w:sz w:val="28"/>
            <w:szCs w:val="28"/>
            <w:lang w:val="en-TT"/>
          </w:rPr>
          <w:t>http</w:t>
        </w:r>
        <w:r w:rsidRPr="00800C45">
          <w:rPr>
            <w:rStyle w:val="Hyperlink"/>
            <w:b/>
            <w:color w:val="auto"/>
            <w:sz w:val="28"/>
            <w:szCs w:val="28"/>
          </w:rPr>
          <w:t>://</w:t>
        </w:r>
        <w:r w:rsidRPr="00800C45">
          <w:rPr>
            <w:rStyle w:val="Hyperlink"/>
            <w:b/>
            <w:color w:val="auto"/>
            <w:sz w:val="28"/>
            <w:szCs w:val="28"/>
            <w:lang w:val="en-TT"/>
          </w:rPr>
          <w:t>www</w:t>
        </w:r>
        <w:r w:rsidRPr="00800C45">
          <w:rPr>
            <w:rStyle w:val="Hyperlink"/>
            <w:b/>
            <w:color w:val="auto"/>
            <w:sz w:val="28"/>
            <w:szCs w:val="28"/>
          </w:rPr>
          <w:t>.</w:t>
        </w:r>
        <w:r w:rsidRPr="00800C45">
          <w:rPr>
            <w:rStyle w:val="Hyperlink"/>
            <w:b/>
            <w:color w:val="auto"/>
            <w:sz w:val="28"/>
            <w:szCs w:val="28"/>
            <w:lang w:val="en-TT"/>
          </w:rPr>
          <w:t>metodsovet</w:t>
        </w:r>
        <w:r w:rsidRPr="00800C45">
          <w:rPr>
            <w:rStyle w:val="Hyperlink"/>
            <w:b/>
            <w:color w:val="auto"/>
            <w:sz w:val="28"/>
            <w:szCs w:val="28"/>
          </w:rPr>
          <w:t>.</w:t>
        </w:r>
        <w:r w:rsidRPr="00800C45">
          <w:rPr>
            <w:rStyle w:val="Hyperlink"/>
            <w:b/>
            <w:color w:val="auto"/>
            <w:sz w:val="28"/>
            <w:szCs w:val="28"/>
            <w:lang w:val="en-TT"/>
          </w:rPr>
          <w:t>moy</w:t>
        </w:r>
        <w:r w:rsidRPr="00800C45">
          <w:rPr>
            <w:rStyle w:val="Hyperlink"/>
            <w:b/>
            <w:color w:val="auto"/>
            <w:sz w:val="28"/>
            <w:szCs w:val="28"/>
          </w:rPr>
          <w:t>.</w:t>
        </w:r>
        <w:r w:rsidRPr="00800C45">
          <w:rPr>
            <w:rStyle w:val="Hyperlink"/>
            <w:b/>
            <w:color w:val="auto"/>
            <w:sz w:val="28"/>
            <w:szCs w:val="28"/>
            <w:lang w:val="en-TT"/>
          </w:rPr>
          <w:t>su</w:t>
        </w:r>
      </w:hyperlink>
      <w:r w:rsidRPr="00800C45">
        <w:rPr>
          <w:b/>
          <w:sz w:val="28"/>
          <w:szCs w:val="28"/>
        </w:rPr>
        <w:t>)</w:t>
      </w:r>
    </w:p>
    <w:p w:rsidR="00E06BD2" w:rsidRPr="009A4476" w:rsidRDefault="00E06BD2" w:rsidP="009A4476">
      <w:pPr>
        <w:spacing w:line="276" w:lineRule="auto"/>
        <w:rPr>
          <w:sz w:val="28"/>
          <w:szCs w:val="28"/>
        </w:rPr>
      </w:pPr>
    </w:p>
    <w:sectPr w:rsidR="00E06BD2" w:rsidRPr="009A4476" w:rsidSect="00056263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BD2" w:rsidRDefault="00E06BD2" w:rsidP="001F6819">
      <w:r>
        <w:separator/>
      </w:r>
    </w:p>
  </w:endnote>
  <w:endnote w:type="continuationSeparator" w:id="0">
    <w:p w:rsidR="00E06BD2" w:rsidRDefault="00E06BD2" w:rsidP="001F6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BD2" w:rsidRDefault="00E06BD2" w:rsidP="001F6819">
      <w:r>
        <w:separator/>
      </w:r>
    </w:p>
  </w:footnote>
  <w:footnote w:type="continuationSeparator" w:id="0">
    <w:p w:rsidR="00E06BD2" w:rsidRDefault="00E06BD2" w:rsidP="001F68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28A7"/>
    <w:rsid w:val="00033965"/>
    <w:rsid w:val="00034A4A"/>
    <w:rsid w:val="00042843"/>
    <w:rsid w:val="000441D4"/>
    <w:rsid w:val="00053535"/>
    <w:rsid w:val="00054DEB"/>
    <w:rsid w:val="00056263"/>
    <w:rsid w:val="00146082"/>
    <w:rsid w:val="00150418"/>
    <w:rsid w:val="001533A9"/>
    <w:rsid w:val="001F0FA0"/>
    <w:rsid w:val="001F6819"/>
    <w:rsid w:val="0020158C"/>
    <w:rsid w:val="00255E25"/>
    <w:rsid w:val="00270A33"/>
    <w:rsid w:val="00321583"/>
    <w:rsid w:val="0032207D"/>
    <w:rsid w:val="00353995"/>
    <w:rsid w:val="003546E9"/>
    <w:rsid w:val="0037402E"/>
    <w:rsid w:val="00390AC0"/>
    <w:rsid w:val="003B21EE"/>
    <w:rsid w:val="003F41CC"/>
    <w:rsid w:val="004D0681"/>
    <w:rsid w:val="004D6639"/>
    <w:rsid w:val="004E6772"/>
    <w:rsid w:val="00590300"/>
    <w:rsid w:val="005946B0"/>
    <w:rsid w:val="005B24A7"/>
    <w:rsid w:val="006343CA"/>
    <w:rsid w:val="00645275"/>
    <w:rsid w:val="00655447"/>
    <w:rsid w:val="006613CC"/>
    <w:rsid w:val="00664766"/>
    <w:rsid w:val="00703CAC"/>
    <w:rsid w:val="007069DA"/>
    <w:rsid w:val="00710DC6"/>
    <w:rsid w:val="00734490"/>
    <w:rsid w:val="00746893"/>
    <w:rsid w:val="007D268E"/>
    <w:rsid w:val="007E26E6"/>
    <w:rsid w:val="00800C45"/>
    <w:rsid w:val="008024B7"/>
    <w:rsid w:val="0084119E"/>
    <w:rsid w:val="0085691E"/>
    <w:rsid w:val="0086428B"/>
    <w:rsid w:val="00872B42"/>
    <w:rsid w:val="008E07EB"/>
    <w:rsid w:val="008F6579"/>
    <w:rsid w:val="009131C9"/>
    <w:rsid w:val="00932964"/>
    <w:rsid w:val="00943E9E"/>
    <w:rsid w:val="009563A4"/>
    <w:rsid w:val="00964803"/>
    <w:rsid w:val="009A4476"/>
    <w:rsid w:val="009B5089"/>
    <w:rsid w:val="009C35E9"/>
    <w:rsid w:val="009C6151"/>
    <w:rsid w:val="00A216AC"/>
    <w:rsid w:val="00A8734B"/>
    <w:rsid w:val="00AA1B95"/>
    <w:rsid w:val="00B228A7"/>
    <w:rsid w:val="00B329C2"/>
    <w:rsid w:val="00B65A3D"/>
    <w:rsid w:val="00B83F06"/>
    <w:rsid w:val="00BE0C45"/>
    <w:rsid w:val="00C02CA6"/>
    <w:rsid w:val="00C0695E"/>
    <w:rsid w:val="00C3553E"/>
    <w:rsid w:val="00C40F12"/>
    <w:rsid w:val="00C56F6D"/>
    <w:rsid w:val="00C72371"/>
    <w:rsid w:val="00D84D27"/>
    <w:rsid w:val="00D8668C"/>
    <w:rsid w:val="00D86817"/>
    <w:rsid w:val="00DC036E"/>
    <w:rsid w:val="00E04F9C"/>
    <w:rsid w:val="00E06BD2"/>
    <w:rsid w:val="00EA4982"/>
    <w:rsid w:val="00EA5CCD"/>
    <w:rsid w:val="00F1771C"/>
    <w:rsid w:val="00F2095E"/>
    <w:rsid w:val="00F22CC6"/>
    <w:rsid w:val="00F52A97"/>
    <w:rsid w:val="00F919A7"/>
    <w:rsid w:val="00FB03F3"/>
    <w:rsid w:val="00FB1ED2"/>
    <w:rsid w:val="00FC4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36E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228A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C6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61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F681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F681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F681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F6819"/>
    <w:rPr>
      <w:rFonts w:cs="Times New Roman"/>
    </w:rPr>
  </w:style>
  <w:style w:type="character" w:styleId="Hyperlink">
    <w:name w:val="Hyperlink"/>
    <w:basedOn w:val="DefaultParagraphFont"/>
    <w:uiPriority w:val="99"/>
    <w:rsid w:val="00800C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yperlink" Target="http://www.metodsovet.moy.s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valentinovna34662009@gmail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://www.physik.ucoz.ru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yperlink" Target="mailto:scheptikin@yandex.ru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yperlink" Target="http://www.enter3006.narod.ru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mailto:enter3006@yandex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16</Pages>
  <Words>1464</Words>
  <Characters>8351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BLACKCLASSIC</cp:lastModifiedBy>
  <cp:revision>12</cp:revision>
  <dcterms:created xsi:type="dcterms:W3CDTF">2010-12-20T13:57:00Z</dcterms:created>
  <dcterms:modified xsi:type="dcterms:W3CDTF">2010-12-21T01:27:00Z</dcterms:modified>
</cp:coreProperties>
</file>